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83CB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George MARYNER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712AC1AF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</w:p>
    <w:p w14:paraId="10554698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</w:p>
    <w:p w14:paraId="3281FDFA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Jul.1484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Sherfield on</w:t>
      </w:r>
    </w:p>
    <w:p w14:paraId="3FF9219C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Loddon, Hampshire, into lands of Margery </w:t>
      </w:r>
      <w:proofErr w:type="spellStart"/>
      <w:r>
        <w:rPr>
          <w:rFonts w:eastAsia="Times New Roman" w:cs="Times New Roman"/>
          <w:szCs w:val="24"/>
        </w:rPr>
        <w:t>Warbilton</w:t>
      </w:r>
      <w:proofErr w:type="spellEnd"/>
      <w:r>
        <w:rPr>
          <w:rFonts w:eastAsia="Times New Roman" w:cs="Times New Roman"/>
          <w:szCs w:val="24"/>
        </w:rPr>
        <w:t xml:space="preserve"> (née </w:t>
      </w:r>
      <w:proofErr w:type="gramStart"/>
      <w:r>
        <w:rPr>
          <w:rFonts w:eastAsia="Times New Roman" w:cs="Times New Roman"/>
          <w:szCs w:val="24"/>
        </w:rPr>
        <w:t>Hannys)(</w:t>
      </w:r>
      <w:proofErr w:type="gramEnd"/>
      <w:r>
        <w:rPr>
          <w:rFonts w:eastAsia="Times New Roman" w:cs="Times New Roman"/>
          <w:szCs w:val="24"/>
        </w:rPr>
        <w:t>q.v.).</w:t>
      </w:r>
    </w:p>
    <w:p w14:paraId="538B2394" w14:textId="77777777" w:rsidR="00C60AEA" w:rsidRDefault="00C60AEA" w:rsidP="00C60AEA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BE0D0AA" w14:textId="77777777" w:rsidR="00C60AEA" w:rsidRDefault="00C60AEA" w:rsidP="00C60AE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pp.131-2)</w:t>
      </w:r>
    </w:p>
    <w:p w14:paraId="1AB1D2D1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</w:p>
    <w:p w14:paraId="32F15339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</w:p>
    <w:p w14:paraId="6F128D7E" w14:textId="77777777" w:rsidR="00C60AEA" w:rsidRDefault="00C60AEA" w:rsidP="00C60AE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October 2023</w:t>
      </w:r>
    </w:p>
    <w:p w14:paraId="79B0B7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DCE9C" w14:textId="77777777" w:rsidR="00C60AEA" w:rsidRDefault="00C60AEA" w:rsidP="009139A6">
      <w:r>
        <w:separator/>
      </w:r>
    </w:p>
  </w:endnote>
  <w:endnote w:type="continuationSeparator" w:id="0">
    <w:p w14:paraId="137D809C" w14:textId="77777777" w:rsidR="00C60AEA" w:rsidRDefault="00C60A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341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637C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60F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83F43" w14:textId="77777777" w:rsidR="00C60AEA" w:rsidRDefault="00C60AEA" w:rsidP="009139A6">
      <w:r>
        <w:separator/>
      </w:r>
    </w:p>
  </w:footnote>
  <w:footnote w:type="continuationSeparator" w:id="0">
    <w:p w14:paraId="1D912AC5" w14:textId="77777777" w:rsidR="00C60AEA" w:rsidRDefault="00C60A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0F8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125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D000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AE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60AE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D55C03"/>
  <w15:chartTrackingRefBased/>
  <w15:docId w15:val="{4FF1375B-1080-4447-B7CC-4A7EC4764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2023-10-08T20:33:00Z</dcterms:created>
  <dcterms:modified xsi:type="dcterms:W3CDTF">2023-10-08T20:33:00Z</dcterms:modified>
</cp:coreProperties>
</file>